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D2CA4" w14:textId="0627D2EC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8E43283">
        <w:rPr>
          <w:rFonts w:cs="Arial"/>
        </w:rPr>
        <w:t>Številka:</w:t>
      </w:r>
      <w:r w:rsidR="1406E0FF" w:rsidRPr="08E43283">
        <w:rPr>
          <w:rFonts w:cs="Arial"/>
        </w:rPr>
        <w:t xml:space="preserve"> </w:t>
      </w:r>
      <w:r w:rsidR="0044301B">
        <w:rPr>
          <w:rFonts w:cs="Arial"/>
        </w:rPr>
        <w:t>92.2026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343FC97B" w14:textId="77777777" w:rsidR="00497A67" w:rsidRDefault="00497A67" w:rsidP="00497A67">
      <w:pPr>
        <w:jc w:val="both"/>
        <w:rPr>
          <w:rFonts w:cs="Arial"/>
        </w:rPr>
      </w:pPr>
    </w:p>
    <w:p w14:paraId="0E2141E9" w14:textId="4013320E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 xml:space="preserve">Naročnik referenčne </w:t>
      </w:r>
      <w:r w:rsidR="00F1709C">
        <w:rPr>
          <w:rFonts w:cs="Arial"/>
        </w:rPr>
        <w:t>raziskave</w:t>
      </w:r>
      <w:r>
        <w:rPr>
          <w:rFonts w:cs="Arial"/>
        </w:rPr>
        <w:t>: ________________________________________________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1C713716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 xml:space="preserve">Naslov naročnika referenčne </w:t>
      </w:r>
      <w:r w:rsidR="00F1709C">
        <w:rPr>
          <w:rFonts w:cs="Arial"/>
        </w:rPr>
        <w:t>raziskave</w:t>
      </w:r>
      <w:r>
        <w:rPr>
          <w:rFonts w:cs="Arial"/>
        </w:rPr>
        <w:t>: _________________________________________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63BC03A3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 xml:space="preserve">Odgovorna oseba naročnika referenčne </w:t>
      </w:r>
      <w:r w:rsidR="00F1709C">
        <w:rPr>
          <w:rFonts w:cs="Arial"/>
        </w:rPr>
        <w:t>raziskave</w:t>
      </w:r>
      <w:r>
        <w:rPr>
          <w:rFonts w:cs="Arial"/>
        </w:rPr>
        <w:t>: _________________________________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692DCFFC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referenčne </w:t>
      </w:r>
      <w:r w:rsidR="00F1709C">
        <w:rPr>
          <w:rFonts w:cs="Arial"/>
        </w:rPr>
        <w:t>raziskave</w:t>
      </w:r>
      <w:r>
        <w:rPr>
          <w:rFonts w:cs="Arial"/>
        </w:rPr>
        <w:t>: ___________________</w:t>
      </w:r>
    </w:p>
    <w:p w14:paraId="7395F16A" w14:textId="6A8453A0" w:rsidR="00497A67" w:rsidRDefault="00497A67" w:rsidP="00497A67">
      <w:pPr>
        <w:jc w:val="both"/>
        <w:rPr>
          <w:rFonts w:cs="Arial"/>
        </w:rPr>
      </w:pPr>
    </w:p>
    <w:p w14:paraId="3A06665E" w14:textId="1F65D1B9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14150EA4" w14:textId="25587C80" w:rsidR="00F1709C" w:rsidRDefault="00F1709C" w:rsidP="00F1709C">
      <w:pPr>
        <w:jc w:val="both"/>
        <w:rPr>
          <w:rFonts w:cs="Arial"/>
        </w:rPr>
      </w:pPr>
      <w:r>
        <w:rPr>
          <w:rFonts w:cs="Arial"/>
        </w:rPr>
        <w:t xml:space="preserve">Opis izvedene referenčne raziskave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2.04)</w:t>
      </w:r>
      <w:r>
        <w:rPr>
          <w:rFonts w:cs="Arial"/>
        </w:rPr>
        <w:t>:_____________________________________________</w:t>
      </w:r>
    </w:p>
    <w:p w14:paraId="06DF6214" w14:textId="77777777" w:rsidR="00F1709C" w:rsidRDefault="00F1709C" w:rsidP="00F1709C">
      <w:pPr>
        <w:jc w:val="both"/>
        <w:rPr>
          <w:rFonts w:cs="Arial"/>
        </w:rPr>
      </w:pPr>
    </w:p>
    <w:p w14:paraId="42C24B18" w14:textId="71F7F394" w:rsidR="00F1709C" w:rsidRDefault="00F1709C" w:rsidP="00F1709C">
      <w:pPr>
        <w:jc w:val="both"/>
        <w:rPr>
          <w:rFonts w:cs="Arial"/>
        </w:rPr>
      </w:pPr>
      <w:r>
        <w:rPr>
          <w:rFonts w:cs="Arial"/>
        </w:rPr>
        <w:t>Mesec in leto pričetka in zaključka izvedene raziskave:___________________</w:t>
      </w:r>
    </w:p>
    <w:p w14:paraId="32C7A98B" w14:textId="77777777" w:rsidR="00F1709C" w:rsidRDefault="00F1709C" w:rsidP="00F1709C">
      <w:pPr>
        <w:jc w:val="both"/>
        <w:rPr>
          <w:rFonts w:cs="Arial"/>
        </w:rPr>
      </w:pPr>
    </w:p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01FDA181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</w:t>
      </w:r>
      <w:r w:rsidR="00F1709C">
        <w:rPr>
          <w:rFonts w:cs="Arial"/>
        </w:rPr>
        <w:t>raziskave</w:t>
      </w:r>
      <w:r w:rsidRPr="002C02F2">
        <w:rPr>
          <w:rFonts w:cs="Arial"/>
        </w:rPr>
        <w:t xml:space="preserve"> potrjujemo, da je sodelujoče podjetje uspešno (v roku in v skladu z zahtevami pogodbe, naročilnice, ipd.) izved</w:t>
      </w:r>
      <w:r w:rsidR="00074257">
        <w:rPr>
          <w:rFonts w:cs="Arial"/>
        </w:rPr>
        <w:t>lo</w:t>
      </w:r>
      <w:r w:rsidRPr="002C02F2">
        <w:rPr>
          <w:rFonts w:cs="Arial"/>
        </w:rPr>
        <w:t xml:space="preserve"> zgoraj navedeno referenčno </w:t>
      </w:r>
      <w:r w:rsidR="00F1709C">
        <w:rPr>
          <w:rFonts w:cs="Arial"/>
        </w:rPr>
        <w:t>raziskavo</w:t>
      </w:r>
      <w:r w:rsidRPr="002C02F2">
        <w:rPr>
          <w:rFonts w:cs="Arial"/>
        </w:rPr>
        <w:t xml:space="preserve">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835E96E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4246" w14:textId="77777777" w:rsidR="008A6B57" w:rsidRDefault="008A6B57">
      <w:r>
        <w:separator/>
      </w:r>
    </w:p>
  </w:endnote>
  <w:endnote w:type="continuationSeparator" w:id="0">
    <w:p w14:paraId="159C2E0E" w14:textId="77777777" w:rsidR="008A6B57" w:rsidRDefault="008A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40E65" w14:textId="77777777" w:rsidR="009E03CB" w:rsidRDefault="009E03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0E8EF30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9D29" w14:textId="77777777" w:rsidR="008A6B57" w:rsidRDefault="008A6B57">
      <w:r>
        <w:separator/>
      </w:r>
    </w:p>
  </w:footnote>
  <w:footnote w:type="continuationSeparator" w:id="0">
    <w:p w14:paraId="688888F7" w14:textId="77777777" w:rsidR="008A6B57" w:rsidRDefault="008A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5FDF" w14:textId="77777777" w:rsidR="009E03CB" w:rsidRDefault="009E03C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3143F43F" w14:textId="38F968F3" w:rsidR="002C02F2" w:rsidRPr="002C02F2" w:rsidRDefault="009E03CB" w:rsidP="002C02F2">
    <w:r>
      <w:rPr>
        <w:noProof/>
      </w:rPr>
      <w:drawing>
        <wp:inline distT="0" distB="0" distL="0" distR="0" wp14:anchorId="533BFA0F" wp14:editId="3EF4EBBD">
          <wp:extent cx="1892300" cy="469900"/>
          <wp:effectExtent l="0" t="0" r="0" b="0"/>
          <wp:docPr id="2127251282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251282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3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C02F2" w:rsidRPr="002C02F2" w14:paraId="44FBC67B" w14:textId="77777777" w:rsidTr="006B567D">
      <w:tc>
        <w:tcPr>
          <w:tcW w:w="4039" w:type="dxa"/>
          <w:tcBorders>
            <w:bottom w:val="single" w:sz="4" w:space="0" w:color="auto"/>
          </w:tcBorders>
        </w:tcPr>
        <w:p w14:paraId="5067113D" w14:textId="77777777" w:rsidR="002C02F2" w:rsidRPr="002C02F2" w:rsidRDefault="002C02F2" w:rsidP="002C02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1D0D44A1" w14:textId="77777777" w:rsidR="002C02F2" w:rsidRPr="002C02F2" w:rsidRDefault="002C02F2" w:rsidP="002C02F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10E8472" w14:textId="77777777" w:rsidR="002C02F2" w:rsidRPr="002C02F2" w:rsidRDefault="002C02F2" w:rsidP="002C02F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C02F2" w:rsidRPr="002C02F2" w14:paraId="79C4F011" w14:textId="77777777" w:rsidTr="006B567D">
      <w:tc>
        <w:tcPr>
          <w:tcW w:w="4039" w:type="dxa"/>
          <w:tcBorders>
            <w:top w:val="single" w:sz="4" w:space="0" w:color="auto"/>
          </w:tcBorders>
        </w:tcPr>
        <w:p w14:paraId="09FA37F3" w14:textId="77777777" w:rsidR="002C02F2" w:rsidRPr="002C02F2" w:rsidRDefault="002C02F2" w:rsidP="002C02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F4121E5" w14:textId="77777777" w:rsidR="002C02F2" w:rsidRPr="002C02F2" w:rsidRDefault="002C02F2" w:rsidP="002C02F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0BE2601" w14:textId="257D50AE" w:rsidR="002C02F2" w:rsidRPr="002C02F2" w:rsidRDefault="002C02F2" w:rsidP="002C02F2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4EB5CE6E" w14:textId="25F80DA8" w:rsidR="002C02F2" w:rsidRPr="002C02F2" w:rsidRDefault="00D82CA0" w:rsidP="00D82CA0">
    <w:pPr>
      <w:tabs>
        <w:tab w:val="left" w:pos="1546"/>
      </w:tabs>
      <w:rPr>
        <w:rFonts w:cs="Arial"/>
        <w:sz w:val="2"/>
        <w:szCs w:val="2"/>
      </w:rPr>
    </w:pPr>
    <w:r>
      <w:tab/>
    </w:r>
  </w:p>
  <w:p w14:paraId="2FBD3E02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5D8"/>
    <w:multiLevelType w:val="hybridMultilevel"/>
    <w:tmpl w:val="8B409628"/>
    <w:lvl w:ilvl="0" w:tplc="4254033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0065853">
    <w:abstractNumId w:val="4"/>
  </w:num>
  <w:num w:numId="2" w16cid:durableId="1655522657">
    <w:abstractNumId w:val="6"/>
  </w:num>
  <w:num w:numId="3" w16cid:durableId="1524588632">
    <w:abstractNumId w:val="3"/>
  </w:num>
  <w:num w:numId="4" w16cid:durableId="1910798027">
    <w:abstractNumId w:val="2"/>
  </w:num>
  <w:num w:numId="5" w16cid:durableId="721367258">
    <w:abstractNumId w:val="5"/>
  </w:num>
  <w:num w:numId="6" w16cid:durableId="864250592">
    <w:abstractNumId w:val="1"/>
  </w:num>
  <w:num w:numId="7" w16cid:durableId="634213403">
    <w:abstractNumId w:val="8"/>
  </w:num>
  <w:num w:numId="8" w16cid:durableId="920333241">
    <w:abstractNumId w:val="7"/>
  </w:num>
  <w:num w:numId="9" w16cid:durableId="106649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980"/>
    <w:rsid w:val="0001392A"/>
    <w:rsid w:val="00013B00"/>
    <w:rsid w:val="00015330"/>
    <w:rsid w:val="00015B5A"/>
    <w:rsid w:val="00036A6D"/>
    <w:rsid w:val="000412BC"/>
    <w:rsid w:val="00041EB9"/>
    <w:rsid w:val="00042D0E"/>
    <w:rsid w:val="000436E4"/>
    <w:rsid w:val="00045E9C"/>
    <w:rsid w:val="00046152"/>
    <w:rsid w:val="00046CE2"/>
    <w:rsid w:val="0005065F"/>
    <w:rsid w:val="000576FB"/>
    <w:rsid w:val="00062F74"/>
    <w:rsid w:val="00074257"/>
    <w:rsid w:val="0007594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2B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365"/>
    <w:rsid w:val="003B36FC"/>
    <w:rsid w:val="003C0B6A"/>
    <w:rsid w:val="003C123B"/>
    <w:rsid w:val="003C485B"/>
    <w:rsid w:val="003D1272"/>
    <w:rsid w:val="003E4CFC"/>
    <w:rsid w:val="003E5C55"/>
    <w:rsid w:val="003F0DE7"/>
    <w:rsid w:val="003F15DA"/>
    <w:rsid w:val="003F4213"/>
    <w:rsid w:val="003F4DE6"/>
    <w:rsid w:val="00406373"/>
    <w:rsid w:val="00431C6C"/>
    <w:rsid w:val="0043532D"/>
    <w:rsid w:val="0044301B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2E1E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86CDA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6B57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3CB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6CF4"/>
    <w:rsid w:val="00D579F3"/>
    <w:rsid w:val="00D707B4"/>
    <w:rsid w:val="00D7309B"/>
    <w:rsid w:val="00D77C8B"/>
    <w:rsid w:val="00D8275B"/>
    <w:rsid w:val="00D82CA0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1709C"/>
    <w:rsid w:val="00F21B47"/>
    <w:rsid w:val="00F267C9"/>
    <w:rsid w:val="00F27435"/>
    <w:rsid w:val="00F35A6C"/>
    <w:rsid w:val="00F41606"/>
    <w:rsid w:val="00F42EA0"/>
    <w:rsid w:val="00F51F53"/>
    <w:rsid w:val="00F52A52"/>
    <w:rsid w:val="00F5311D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4309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character" w:customStyle="1" w:styleId="OdstavekseznamaZnak">
    <w:name w:val="Odstavek seznama Znak"/>
    <w:link w:val="Odstavekseznama"/>
    <w:uiPriority w:val="34"/>
    <w:rsid w:val="00686CD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B25C9-0736-474B-A758-BF62FAD5C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88561-E702-4227-8079-3DD576466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205</Words>
  <Characters>1175</Characters>
  <Application>Microsoft Office Word</Application>
  <DocSecurity>0</DocSecurity>
  <Lines>9</Lines>
  <Paragraphs>2</Paragraphs>
  <ScaleCrop>false</ScaleCrop>
  <Company>ZRSBR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30</cp:revision>
  <cp:lastPrinted>2016-06-20T06:30:00Z</cp:lastPrinted>
  <dcterms:created xsi:type="dcterms:W3CDTF">2021-05-24T06:18:00Z</dcterms:created>
  <dcterms:modified xsi:type="dcterms:W3CDTF">2026-04-20T11:38:00Z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